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F07" w:rsidRPr="002F0F07" w:rsidRDefault="002F0F07" w:rsidP="00473706">
      <w:pPr>
        <w:ind w:left="4678"/>
        <w:jc w:val="right"/>
        <w:rPr>
          <w:rFonts w:ascii="Times New Roman" w:hAnsi="Times New Roman" w:cs="Times New Roman"/>
          <w:sz w:val="28"/>
          <w:szCs w:val="28"/>
        </w:rPr>
      </w:pPr>
      <w:r w:rsidRPr="002F0F07">
        <w:rPr>
          <w:rFonts w:ascii="Times New Roman" w:hAnsi="Times New Roman" w:cs="Times New Roman"/>
          <w:sz w:val="28"/>
          <w:szCs w:val="28"/>
        </w:rPr>
        <w:t>Приложение №7 к Документации о</w:t>
      </w:r>
      <w:r w:rsidR="00473706" w:rsidRPr="00473706">
        <w:rPr>
          <w:rFonts w:ascii="Times New Roman" w:hAnsi="Times New Roman" w:cs="Times New Roman"/>
          <w:sz w:val="28"/>
          <w:szCs w:val="28"/>
        </w:rPr>
        <w:t xml:space="preserve"> </w:t>
      </w:r>
      <w:r w:rsidR="00473706">
        <w:rPr>
          <w:rFonts w:ascii="Times New Roman" w:hAnsi="Times New Roman" w:cs="Times New Roman"/>
          <w:sz w:val="28"/>
          <w:szCs w:val="28"/>
        </w:rPr>
        <w:t>проведении</w:t>
      </w:r>
      <w:r w:rsidRPr="002F0F07">
        <w:rPr>
          <w:rFonts w:ascii="Times New Roman" w:hAnsi="Times New Roman" w:cs="Times New Roman"/>
          <w:sz w:val="28"/>
          <w:szCs w:val="28"/>
        </w:rPr>
        <w:t xml:space="preserve"> аукцион</w:t>
      </w:r>
      <w:r w:rsidR="00473706">
        <w:rPr>
          <w:rFonts w:ascii="Times New Roman" w:hAnsi="Times New Roman" w:cs="Times New Roman"/>
          <w:sz w:val="28"/>
          <w:szCs w:val="28"/>
        </w:rPr>
        <w:t>а на понижение</w:t>
      </w:r>
    </w:p>
    <w:p w:rsidR="000850C3" w:rsidRPr="002F0F07" w:rsidRDefault="00CE2105" w:rsidP="00B73027">
      <w:pPr>
        <w:rPr>
          <w:rFonts w:ascii="Times New Roman" w:hAnsi="Times New Roman" w:cs="Times New Roman"/>
          <w:b/>
          <w:sz w:val="28"/>
          <w:szCs w:val="28"/>
        </w:rPr>
      </w:pPr>
      <w:r w:rsidRPr="00B73027">
        <w:rPr>
          <w:rFonts w:ascii="Times New Roman" w:hAnsi="Times New Roman" w:cs="Times New Roman"/>
          <w:b/>
          <w:sz w:val="28"/>
          <w:szCs w:val="28"/>
        </w:rPr>
        <w:t>Перечень объектов основных средств в части недвижимого имущества</w:t>
      </w:r>
    </w:p>
    <w:p w:rsidR="00B73027" w:rsidRPr="00B73027" w:rsidRDefault="00B73027" w:rsidP="00020B3F">
      <w:pPr>
        <w:jc w:val="center"/>
        <w:rPr>
          <w:rFonts w:ascii="Times New Roman" w:hAnsi="Times New Roman" w:cs="Times New Roman"/>
          <w:sz w:val="28"/>
          <w:szCs w:val="28"/>
        </w:rPr>
      </w:pPr>
      <w:r w:rsidRPr="00B73027">
        <w:rPr>
          <w:rFonts w:ascii="Times New Roman" w:hAnsi="Times New Roman" w:cs="Times New Roman"/>
          <w:sz w:val="28"/>
          <w:szCs w:val="28"/>
        </w:rPr>
        <w:t>Перечень зданий, входящих в состав объектов основных средств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946"/>
        <w:gridCol w:w="2126"/>
      </w:tblGrid>
      <w:tr w:rsidR="00683358" w:rsidRPr="00683358" w:rsidTr="00683358">
        <w:trPr>
          <w:trHeight w:val="167"/>
        </w:trPr>
        <w:tc>
          <w:tcPr>
            <w:tcW w:w="675" w:type="dxa"/>
          </w:tcPr>
          <w:p w:rsidR="00683358" w:rsidRPr="00683358" w:rsidRDefault="00683358" w:rsidP="00682F98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6946" w:type="dxa"/>
          </w:tcPr>
          <w:p w:rsidR="00683358" w:rsidRPr="00683358" w:rsidRDefault="00683358" w:rsidP="00682F98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объекта(назначение)</w:t>
            </w:r>
          </w:p>
        </w:tc>
        <w:tc>
          <w:tcPr>
            <w:tcW w:w="2126" w:type="dxa"/>
          </w:tcPr>
          <w:p w:rsidR="00683358" w:rsidRPr="00683358" w:rsidRDefault="00683358" w:rsidP="00682F98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Инвентарный номер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Здание заводоуправления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000000002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Здание цеха № 2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000000003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Здание цеха № 4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000000004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Здание цеха № 8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000000006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Помещение 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ахо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000000007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Здание бы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шей пожарной охраны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000000008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Здание обмоточной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000000010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Здание старой компрессорной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000000011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Здание склада металлов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000000013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Подстанция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сфор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аторная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000000015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Здание 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цзл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000000018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12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Здание уфп-</w:t>
            </w:r>
            <w:r w:rsidR="00683358" w:rsidRPr="0068335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сформатором на 560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000000020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13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Здание Црп-6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000000021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14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Здание 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водонасосной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станции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000000022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Здание цеха № 10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000000023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16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Подстанция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сфор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орная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000000024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17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Подстанция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сфор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орная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000000025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18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Здание цеха № 1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000000034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19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Здание склада 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ой проду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ции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000000035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Помещение заготовительное складское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000000037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21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Здание телефонной станции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000000038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22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Здание склада № 1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000000039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23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Здание цеха № 18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000000040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24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Здание аккумуляторной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000000041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25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Здание столовой на 352 м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000000043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26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Учас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рез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алла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000000044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27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Здание цеха № 17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000000045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28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Склад-навес готовой продукции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000000046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29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Узел перегрузки механизированный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000000048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Склад 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циc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цас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000000049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31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Склад 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ериало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2000 м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000000050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32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Здание цеха № 6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000000052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33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Станция насосная 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зд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. № 71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000000053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34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Здание цеха № 3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000000054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35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Здание компрессорной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000000055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36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Склад 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зaгo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овок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механизированный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000000056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37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Сооружение арочное тип ангар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000000058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38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Сооружение арочное тип ангар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000000059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39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Вагон бытовка 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пepeд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ижной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000000060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40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Здание цеха № 11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000000061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41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Здание бюро сварки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000000062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42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Здание цеха № 7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000000063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43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Здание бывшего 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гпту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000000067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44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Здание калориферного участка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000000069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45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Сооружение арочное тип ангар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000000070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46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Корпус </w:t>
            </w:r>
            <w:proofErr w:type="spellStart"/>
            <w:proofErr w:type="gram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инж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лабораторный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000000072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47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Склад д/хранения балло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ов с газом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000000073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48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Склад д/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хpанения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бaллo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с газом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000000074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49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Склад д/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хpанения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бaллo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с газом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000000075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50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Склад д/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хpанения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бaллo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с газом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000000076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51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Склад д/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хpанения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бaллo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с газом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000000077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52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Склад д/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хpанения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бaллo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с газом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000000078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53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Склад д/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хpанения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бaллo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с газом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000000079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54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Склад д/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хpанения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бaллo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с газом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000000080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55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Склад д/хранения баллонов с газом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000000081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56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Склад д/хранения баллонов с газом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000000082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57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Склад д/хранения баллонов с газом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000000083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58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Склад д/хранения баллонов с газом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000000084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59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Склад 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aллa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хто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000000087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60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Помещение 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гo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000000095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61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пусковой цеха 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хто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000000099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62 </w:t>
            </w:r>
          </w:p>
        </w:tc>
        <w:tc>
          <w:tcPr>
            <w:tcW w:w="6946" w:type="dxa"/>
          </w:tcPr>
          <w:p w:rsidR="00683358" w:rsidRPr="00683358" w:rsidRDefault="00682F98" w:rsidP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Склад-Ангар 18х60 Д/Готов.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pодукции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000000103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63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Шлa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oo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oй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000000106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64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Подстанция Трансформаторная Зд.73в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000000108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65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Склад-ангар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000000111 </w:t>
            </w:r>
          </w:p>
        </w:tc>
      </w:tr>
      <w:tr w:rsidR="00683358" w:rsidRPr="00683358" w:rsidTr="00683358">
        <w:trPr>
          <w:trHeight w:val="166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66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Участок 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испыт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-я,</w:t>
            </w:r>
            <w:r w:rsidR="00D324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зарядки,</w:t>
            </w:r>
            <w:r w:rsidR="00D324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перезарядки огнетушителей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000000114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67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Котельная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000000115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68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Площадь производственная 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зд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. 73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000000196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69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Площадь производственная 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зд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. 73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000000197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70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Площадь производственная 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зд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. 73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000000198 </w:t>
            </w:r>
          </w:p>
        </w:tc>
      </w:tr>
      <w:tr w:rsidR="00683358" w:rsidRPr="00683358" w:rsidTr="00683358">
        <w:trPr>
          <w:trHeight w:val="166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71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Участок №4 сборочно-сварочно-гальванический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000000199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72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Пa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ильo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уралочка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000000226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73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Пa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ильo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(стол заказов)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000000232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74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Гаражи 2 шт.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000000254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75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Жилoй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дo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spellEnd"/>
            <w:r w:rsidR="00D3240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xудoж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000000331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76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Вагон-Общежитие Оп-6ам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000000351 </w:t>
            </w:r>
          </w:p>
        </w:tc>
      </w:tr>
      <w:tr w:rsidR="00683358" w:rsidRPr="00683358" w:rsidTr="00683358">
        <w:trPr>
          <w:trHeight w:val="75"/>
        </w:trPr>
        <w:tc>
          <w:tcPr>
            <w:tcW w:w="675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77 </w:t>
            </w:r>
          </w:p>
        </w:tc>
        <w:tc>
          <w:tcPr>
            <w:tcW w:w="6946" w:type="dxa"/>
          </w:tcPr>
          <w:p w:rsidR="00683358" w:rsidRPr="00683358" w:rsidRDefault="00682F9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Склад </w:t>
            </w:r>
            <w:r w:rsidR="00D3240A" w:rsidRPr="00683358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D3240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3240A" w:rsidRPr="00683358">
              <w:rPr>
                <w:rFonts w:ascii="Times New Roman" w:hAnsi="Times New Roman" w:cs="Times New Roman"/>
                <w:sz w:val="28"/>
                <w:szCs w:val="28"/>
              </w:rPr>
              <w:t>ры</w:t>
            </w:r>
            <w:r w:rsidR="00D3240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D3240A" w:rsidRPr="00683358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40A" w:rsidRPr="00683358">
              <w:rPr>
                <w:rFonts w:ascii="Times New Roman" w:hAnsi="Times New Roman" w:cs="Times New Roman"/>
                <w:sz w:val="28"/>
                <w:szCs w:val="28"/>
              </w:rPr>
              <w:t>хранения</w:t>
            </w: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683358" w:rsidRPr="00683358" w:rsidRDefault="00683358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683358">
              <w:rPr>
                <w:rFonts w:ascii="Times New Roman" w:hAnsi="Times New Roman" w:cs="Times New Roman"/>
                <w:sz w:val="28"/>
                <w:szCs w:val="28"/>
              </w:rPr>
              <w:t xml:space="preserve">000000551 </w:t>
            </w:r>
          </w:p>
        </w:tc>
      </w:tr>
    </w:tbl>
    <w:p w:rsidR="00683358" w:rsidRDefault="00683358" w:rsidP="00B73027">
      <w:pPr>
        <w:rPr>
          <w:rFonts w:ascii="Times New Roman" w:hAnsi="Times New Roman" w:cs="Times New Roman"/>
          <w:sz w:val="28"/>
          <w:szCs w:val="28"/>
        </w:rPr>
      </w:pPr>
    </w:p>
    <w:p w:rsidR="00683358" w:rsidRDefault="00683358" w:rsidP="00B73027">
      <w:pPr>
        <w:rPr>
          <w:rFonts w:ascii="Times New Roman" w:hAnsi="Times New Roman" w:cs="Times New Roman"/>
          <w:sz w:val="28"/>
          <w:szCs w:val="28"/>
        </w:rPr>
      </w:pPr>
    </w:p>
    <w:p w:rsidR="00B73027" w:rsidRPr="002F0F07" w:rsidRDefault="00B73027" w:rsidP="00682F98">
      <w:pPr>
        <w:jc w:val="center"/>
        <w:rPr>
          <w:rFonts w:ascii="Times New Roman" w:hAnsi="Times New Roman" w:cs="Times New Roman"/>
          <w:sz w:val="28"/>
          <w:szCs w:val="28"/>
        </w:rPr>
      </w:pPr>
      <w:r w:rsidRPr="00B73027">
        <w:rPr>
          <w:rFonts w:ascii="Times New Roman" w:hAnsi="Times New Roman" w:cs="Times New Roman"/>
          <w:sz w:val="28"/>
          <w:szCs w:val="28"/>
        </w:rPr>
        <w:lastRenderedPageBreak/>
        <w:t>Перечень сооружений, входящих в состав объектов основных средств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804"/>
        <w:gridCol w:w="1985"/>
      </w:tblGrid>
      <w:tr w:rsidR="00E55AFD" w:rsidRPr="00E55AFD" w:rsidTr="00E55AFD">
        <w:trPr>
          <w:trHeight w:val="166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п/п </w:t>
            </w:r>
          </w:p>
        </w:tc>
        <w:tc>
          <w:tcPr>
            <w:tcW w:w="6804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объекта(назначение)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tabs>
                <w:tab w:val="left" w:pos="1452"/>
              </w:tabs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Инвентарный номер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Тара д/кислот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000000402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Сооружение головное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aсосное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000000404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Резервуар д/воды 500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куб.м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000000405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Колодец водозаборный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000000406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Отстойник горизонтальный 70куб.м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000000407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Отстойник горизонтальный 70куб.м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000000408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подкрановые к козловому крану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000000409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железнодорожные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000000410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Емкость д/масла зак.8845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000000430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Емкость д/масла зак.8845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000000431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Емкость д/масла зак.8845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000000432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Емкость д/масла зак.8845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000000433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Емкость д/масла зак.8845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000000434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Емкость д/масла зак.8845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000000435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Отстойник № 2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000000437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Отстойник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000000440 </w:t>
            </w:r>
          </w:p>
        </w:tc>
      </w:tr>
      <w:tr w:rsidR="00E55AFD" w:rsidRPr="00E55AFD" w:rsidTr="00E55AFD">
        <w:trPr>
          <w:trHeight w:val="166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Стенд д/испытаний и регулировки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диз.топлива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000000443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</w:t>
            </w:r>
          </w:p>
        </w:tc>
        <w:tc>
          <w:tcPr>
            <w:tcW w:w="6804" w:type="dxa"/>
          </w:tcPr>
          <w:p w:rsidR="00E55AFD" w:rsidRPr="00E55AFD" w:rsidRDefault="00682F98" w:rsidP="00682F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Ворота железные с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механич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риводом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000000445 </w:t>
            </w:r>
          </w:p>
        </w:tc>
      </w:tr>
      <w:tr w:rsidR="00E55AFD" w:rsidRPr="00E55AFD" w:rsidTr="00E55AFD">
        <w:trPr>
          <w:trHeight w:val="166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нкт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pacпpеделительный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c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гaзoпpоводом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грп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000000447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</w:t>
            </w:r>
          </w:p>
        </w:tc>
        <w:tc>
          <w:tcPr>
            <w:tcW w:w="6804" w:type="dxa"/>
          </w:tcPr>
          <w:p w:rsidR="00E55AFD" w:rsidRPr="00E55AFD" w:rsidRDefault="00682F98" w:rsidP="00682F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 ГО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000000448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Склад д/хранения кислот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000000451 </w:t>
            </w:r>
          </w:p>
        </w:tc>
      </w:tr>
      <w:tr w:rsidR="00E55AFD" w:rsidRPr="00E55AFD" w:rsidTr="00E55AFD">
        <w:trPr>
          <w:trHeight w:val="167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Ж/д пу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ть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м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еталлов на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террит.п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/площадки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000000453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Ж/д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гпп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110/6 на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террит.п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/площадки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000000454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Ж/д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E55AFD"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ейн.цexу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000000455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Дорога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pизa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oдc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ая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000000458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Забор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пoc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нн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ый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000000459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Насосная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шломов.вод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000000460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Объект гo-50/2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000000461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Плoщaд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тк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aя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000000512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Станция </w:t>
            </w:r>
            <w:proofErr w:type="gram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насосная(</w:t>
            </w:r>
            <w:proofErr w:type="gram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здание № 23а)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000000513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ливневая к ц.№ 6 (здание №67)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000000523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32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Плoщадка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открытая с 30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тн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краном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000000525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33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Ж/д путь к складу 2000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кв.м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000000531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</w:t>
            </w:r>
          </w:p>
        </w:tc>
        <w:tc>
          <w:tcPr>
            <w:tcW w:w="6804" w:type="dxa"/>
          </w:tcPr>
          <w:p w:rsidR="00E55AFD" w:rsidRPr="00E55AFD" w:rsidRDefault="00D3240A" w:rsidP="00D3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/д путь к базе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ОРС-а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000000536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Склад открытого хранения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000000537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36 </w:t>
            </w:r>
          </w:p>
        </w:tc>
        <w:tc>
          <w:tcPr>
            <w:tcW w:w="6804" w:type="dxa"/>
          </w:tcPr>
          <w:p w:rsidR="00E55AFD" w:rsidRPr="00E55AFD" w:rsidRDefault="00682F98" w:rsidP="00D3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Забор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цexу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324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ХТО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000000545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 </w:t>
            </w:r>
          </w:p>
        </w:tc>
        <w:tc>
          <w:tcPr>
            <w:tcW w:w="6804" w:type="dxa"/>
          </w:tcPr>
          <w:p w:rsidR="00E55AFD" w:rsidRPr="00E55AFD" w:rsidRDefault="00682F98" w:rsidP="00D3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Склад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механизир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D324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открыт. </w:t>
            </w:r>
            <w:proofErr w:type="spellStart"/>
            <w:r w:rsidR="00D324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-я готов.</w:t>
            </w:r>
            <w:r w:rsidR="00D324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продукции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000000550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Газопровод задвижка 1 -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грп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000000600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39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Теплосеть к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зa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oдoуправлению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000000605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Теплосеть(</w:t>
            </w:r>
            <w:proofErr w:type="spellStart"/>
            <w:proofErr w:type="gram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нтгрэс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цех1- к1- к2-т1)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000000606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41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Теплосеть к </w:t>
            </w:r>
            <w:proofErr w:type="spellStart"/>
            <w:proofErr w:type="gram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.№</w:t>
            </w:r>
            <w:proofErr w:type="gramEnd"/>
            <w:r w:rsidR="00E55AFD"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000000607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42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Трубопровод горячей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oды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</w:t>
            </w:r>
            <w:proofErr w:type="spellStart"/>
            <w:proofErr w:type="gram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.№</w:t>
            </w:r>
            <w:proofErr w:type="gram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000000608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43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Трубопровод сжатого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oздуха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</w:t>
            </w:r>
            <w:proofErr w:type="spellStart"/>
            <w:proofErr w:type="gram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.№</w:t>
            </w:r>
            <w:proofErr w:type="gram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000000609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Теплосеть к </w:t>
            </w:r>
            <w:proofErr w:type="spellStart"/>
            <w:proofErr w:type="gram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.№</w:t>
            </w:r>
            <w:proofErr w:type="gram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000000610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Теплосеть к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oлo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oй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000000611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46 </w:t>
            </w:r>
          </w:p>
        </w:tc>
        <w:tc>
          <w:tcPr>
            <w:tcW w:w="6804" w:type="dxa"/>
          </w:tcPr>
          <w:p w:rsidR="00E55AFD" w:rsidRPr="00E55AFD" w:rsidRDefault="00682F98" w:rsidP="00D32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Теплосеть к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объe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кт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324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000000613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Теплосеть и сжатый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oздух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ц.18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000000615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48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ия кабельная 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spellEnd"/>
            <w:r w:rsidR="00E55AFD"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000000624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Кабель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оc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ещения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op.площадки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з/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-я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000000626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кaбeль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ый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apужный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гпп-црп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000000628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Кабель к </w:t>
            </w:r>
            <w:r w:rsidR="00D3240A"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D324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D3240A"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оло</w:t>
            </w:r>
            <w:r w:rsidR="00D324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D3240A"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ой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000000630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Сеть кабельная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ейному цеху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000000631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Кабель ограждение вокруг завода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000000632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54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Кабель 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гпп-црп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000000634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55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000000636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56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ливневая от заводоуправления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000000637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57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хоз.фек.от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з/упр.к-1 до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E55AFD"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-21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000000638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58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ливневая к </w:t>
            </w:r>
            <w:proofErr w:type="spellStart"/>
            <w:proofErr w:type="gram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.№</w:t>
            </w:r>
            <w:proofErr w:type="gram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000000639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59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хоз.фек.наружная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</w:t>
            </w:r>
            <w:proofErr w:type="spellStart"/>
            <w:proofErr w:type="gram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.№</w:t>
            </w:r>
            <w:proofErr w:type="gram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000000640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60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хоз.фек.наружная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объекту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000000641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61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хоз.фек.от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столовой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000000642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хоз.фек.к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гаражу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000000643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63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ливневая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ц.сантехоборуд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-я (зд.55)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000000644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64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хоз.фек.к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№ 9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000000645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65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к литейному цеху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000000646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66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хоз.фек.к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ц. № 18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000000650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67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Коллектор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нaпop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ый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цеха № 18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000000651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Водопровод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наpуж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ый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цеха № 18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000000653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69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Водопровод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000000659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70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Водопровод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нapуж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ый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</w:t>
            </w:r>
            <w:proofErr w:type="spellStart"/>
            <w:proofErr w:type="gram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.№</w:t>
            </w:r>
            <w:proofErr w:type="gram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000000660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71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Водопровод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нapужный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гаражу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000000661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72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Водопровод к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oлo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oй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000000662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73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Водопровод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нapужный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объекту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000000663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74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Водопровод к ли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ейному цеху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000000664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75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Водопровод к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oдoуправлению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000000665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76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ливневая к ц.№ 18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000000666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77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ливневая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механ.цеха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proofErr w:type="gram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.№</w:t>
            </w:r>
            <w:proofErr w:type="gram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8)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000000667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78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Сеть кабельная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E55AFD"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ex.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ac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eрским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000000673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79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Водопровод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водоизмерит.киоск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37 (п-37) -- вк-13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000000688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Кабель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телефон.подземн.до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столовой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000000707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81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Кабель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телефон.подземн.к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го-50/11 от з/упр.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000000708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82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Теплосеть к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лaду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еталла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000000728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83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Водопровод к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№ 66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000000732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84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хоз.фек.узлa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перегрузки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000000733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85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Канализация ливневая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лада металла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000000734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86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хоз.фек.уч.резки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скл.металла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000000735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87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хоз.фек.инстр.цеха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</w:t>
            </w:r>
            <w:proofErr w:type="spellEnd"/>
            <w:proofErr w:type="gram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.№ 67 )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000000740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88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ия кабельная 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зд.66(ц.17)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000000746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89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Канализация ливневая к ц.№ 17 (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№ 66)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000000748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Водопровод к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№ 23а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000000749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91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хоз.фек.ц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.№ 17 (</w:t>
            </w:r>
            <w:proofErr w:type="spellStart"/>
            <w:proofErr w:type="gram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.№</w:t>
            </w:r>
            <w:proofErr w:type="gram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66)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000000750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92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Теплосеть к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цexу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17 (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№ 66)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000000753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93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Теплосеть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acoc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ой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proofErr w:type="gram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.№</w:t>
            </w:r>
            <w:proofErr w:type="gram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23а)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000000754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Канализация бы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овая к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скл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Материалов № 1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000000769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95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Водопровод к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ладу № 1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000000770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96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Теплосеть к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ладу № 1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000000771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97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Теплосеть от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нт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гpэc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 завода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000000779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98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Теплосеть к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кo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пpессорной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proofErr w:type="gram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.№</w:t>
            </w:r>
            <w:proofErr w:type="gram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69)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000000787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99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Теплосеть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acocной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proofErr w:type="gram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.№</w:t>
            </w:r>
            <w:proofErr w:type="gram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71)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000000788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Водопровод к </w:t>
            </w:r>
            <w:proofErr w:type="spellStart"/>
            <w:proofErr w:type="gram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.№</w:t>
            </w:r>
            <w:proofErr w:type="gram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71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000000789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101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Трубопровод сжатого воздуха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000000790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102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ия кабельная 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К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pум.цеху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000000791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103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Водоснабжение оборотное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000000792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104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</w:t>
            </w:r>
            <w:proofErr w:type="spellStart"/>
            <w:proofErr w:type="gram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пpoиз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одст.зд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.№</w:t>
            </w:r>
            <w:proofErr w:type="gram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70,71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000000793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105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Канализация бы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овая </w:t>
            </w:r>
            <w:proofErr w:type="spellStart"/>
            <w:proofErr w:type="gram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.№</w:t>
            </w:r>
            <w:proofErr w:type="gram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71,69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000000794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106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Теплосеть от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o-19 до бойлер.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Хто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000000795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107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Сеть н/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oль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ная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цеху № 6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000000806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108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Сеть кабельная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E55AFD"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пpeccoрной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000000807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109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Паропровод к цеху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хто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000000812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110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Теплосеть к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цexу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000000813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111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Трубопровод сжатого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oздуха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складу 5000кв.м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000000814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112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хоз.фек.к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складу 5000кв.м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000000815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113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Теплосеть к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ладу 5000кв.м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000000816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114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ливневая к складу 5000кв.м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000000817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115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Сеть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кaбельная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ладу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5000кв.м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000000818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116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Водопровод к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ладу 5000кв.м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000000819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117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Газопровод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цexу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4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000000830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118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Газопровод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цеху № 1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000000831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119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Теплосеть к цеху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 п-4 до к-2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000000832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120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к </w:t>
            </w:r>
            <w:proofErr w:type="spellStart"/>
            <w:proofErr w:type="gram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.№</w:t>
            </w:r>
            <w:proofErr w:type="gram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23а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отпрох.канала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лит.цеха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000000833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121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Водопровод к цеху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000000836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122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 проходной к цеху № 1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000000837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123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Кабель связи к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лит.цеху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000000848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124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Кабель связи на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хто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000000861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125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Водопровод ли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ейного цеха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000000863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126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ливневая от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шламоотстойника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лит.цеха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000000864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127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хоз.фек.лит.цеха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000000865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128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ливневая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хто-нтмз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000000866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129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бытовая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хто-нтмз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000000867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130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ливневая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лит.цеха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000000869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131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Теплосеть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ого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цеха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000000870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132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Канализация бы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овая к </w:t>
            </w:r>
            <w:proofErr w:type="spellStart"/>
            <w:proofErr w:type="gram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.№</w:t>
            </w:r>
            <w:proofErr w:type="gram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67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000000873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133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Водоснабжение оборотное к </w:t>
            </w:r>
            <w:proofErr w:type="spellStart"/>
            <w:proofErr w:type="gram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.№</w:t>
            </w:r>
            <w:proofErr w:type="gram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55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000000874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134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Электро-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снaбжение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ц.хто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000000876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135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Шлa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oпpo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oд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ейного цеха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000000885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136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Теплосеть от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-2 до </w:t>
            </w:r>
            <w:proofErr w:type="spellStart"/>
            <w:proofErr w:type="gram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.№</w:t>
            </w:r>
            <w:proofErr w:type="gram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73(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хто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)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000000927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137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хоз.фек.гпп-110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000000962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138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ливневая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хто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 лк-42 до лк-59;39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000000967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139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хоз.фек.хто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 к-331 до к-340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000000968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140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ливневая </w:t>
            </w:r>
            <w:proofErr w:type="spellStart"/>
            <w:proofErr w:type="gram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.№</w:t>
            </w:r>
            <w:proofErr w:type="gram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22ж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000000969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141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Электро-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снaбжение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ц.хто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000000971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142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Сети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язи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зд.69 до зд.2 (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лит.цех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000000972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143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Водопровод к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№ 2 литейного цеха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000000979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144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Теплосеть к </w:t>
            </w:r>
            <w:proofErr w:type="spellStart"/>
            <w:proofErr w:type="gram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.№</w:t>
            </w:r>
            <w:proofErr w:type="gram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с паропроводом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лит.цех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000000980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145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хоз.фек.от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к-7 до к-3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нас.ст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23а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000000981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146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Водоснабжение оборотное </w:t>
            </w:r>
            <w:proofErr w:type="spellStart"/>
            <w:proofErr w:type="gram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.№</w:t>
            </w:r>
            <w:proofErr w:type="gram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лит.цеха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000000982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147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Канализация </w:t>
            </w:r>
            <w:proofErr w:type="spellStart"/>
            <w:proofErr w:type="gram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хоз.фек.зд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.№</w:t>
            </w:r>
            <w:proofErr w:type="gram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лит.цеха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000000983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148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Освещение сети наружное 0,4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000000991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149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Электро-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снaбжение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лит.цех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000000992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150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Паропровод к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рсц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 тк-3 до тк-6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000001002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151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Трубопровод сжатого воздуха к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рсц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000001003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152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Газопровод сред. Давления грп-зд.73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хто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000001027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153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Шлагбаум автоматический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000086002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154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Ворота в цех, зак.1811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000086004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155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Бак аккумуляторный зак.7737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000086009 </w:t>
            </w:r>
          </w:p>
        </w:tc>
      </w:tr>
      <w:tr w:rsidR="00E55AFD" w:rsidRPr="00E55AFD" w:rsidTr="00E55AFD">
        <w:trPr>
          <w:trHeight w:val="75"/>
        </w:trPr>
        <w:tc>
          <w:tcPr>
            <w:tcW w:w="67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156 </w:t>
            </w:r>
          </w:p>
        </w:tc>
        <w:tc>
          <w:tcPr>
            <w:tcW w:w="6804" w:type="dxa"/>
          </w:tcPr>
          <w:p w:rsidR="00E55AFD" w:rsidRPr="00E55AFD" w:rsidRDefault="00682F98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Ограждение метал.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-ка </w:t>
            </w:r>
            <w:proofErr w:type="spellStart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порошк.окраски</w:t>
            </w:r>
            <w:proofErr w:type="spellEnd"/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E55AFD" w:rsidRPr="00E55AFD" w:rsidRDefault="00E55AFD" w:rsidP="00E55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5A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000086010 </w:t>
            </w:r>
          </w:p>
        </w:tc>
      </w:tr>
    </w:tbl>
    <w:p w:rsidR="00B73027" w:rsidRDefault="00B73027" w:rsidP="00B7302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55AFD" w:rsidRDefault="00E55AFD" w:rsidP="00B7302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55AFD" w:rsidRDefault="00E55AFD" w:rsidP="00B7302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55AFD" w:rsidRDefault="00E55AFD" w:rsidP="00B7302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55AFD" w:rsidRPr="00B73027" w:rsidRDefault="00E55AFD" w:rsidP="00B7302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E2105" w:rsidRPr="009C0230" w:rsidRDefault="00CE2105" w:rsidP="00B73027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CE2105" w:rsidRPr="009C0230" w:rsidSect="0050040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84D"/>
    <w:rsid w:val="00020B3F"/>
    <w:rsid w:val="002F0F07"/>
    <w:rsid w:val="00303E0F"/>
    <w:rsid w:val="00473706"/>
    <w:rsid w:val="0050040C"/>
    <w:rsid w:val="005F214F"/>
    <w:rsid w:val="00682F98"/>
    <w:rsid w:val="00683358"/>
    <w:rsid w:val="0089284D"/>
    <w:rsid w:val="009C0230"/>
    <w:rsid w:val="00A15B0E"/>
    <w:rsid w:val="00B73027"/>
    <w:rsid w:val="00C270FF"/>
    <w:rsid w:val="00CE2105"/>
    <w:rsid w:val="00D3240A"/>
    <w:rsid w:val="00E5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C5D75-732F-4B84-900E-EE71C7168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0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0F0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8335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4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D853823</Template>
  <TotalTime>44</TotalTime>
  <Pages>6</Pages>
  <Words>1656</Words>
  <Characters>9442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"Техснабэкспорт"</Company>
  <LinksUpToDate>false</LinksUpToDate>
  <CharactersWithSpaces>11076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Селезнев</dc:creator>
  <cp:lastModifiedBy>Селезнев Алексей Васильевич</cp:lastModifiedBy>
  <cp:revision>15</cp:revision>
  <cp:lastPrinted>2018-06-26T11:00:00Z</cp:lastPrinted>
  <dcterms:created xsi:type="dcterms:W3CDTF">2016-07-14T10:04:00Z</dcterms:created>
  <dcterms:modified xsi:type="dcterms:W3CDTF">2018-06-26T11:29:00Z</dcterms:modified>
</cp:coreProperties>
</file>